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E0B9" w14:textId="77777777" w:rsidR="00D41FF6" w:rsidRPr="00DF11F7" w:rsidRDefault="00003E00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 xml:space="preserve">ANEXO </w:t>
      </w:r>
      <w:r w:rsidR="00B224D2" w:rsidRPr="00DF11F7">
        <w:rPr>
          <w:rFonts w:cs="Arial"/>
          <w:b/>
          <w:szCs w:val="22"/>
        </w:rPr>
        <w:t>II</w:t>
      </w:r>
    </w:p>
    <w:p w14:paraId="4DF511D7" w14:textId="77777777" w:rsidR="00E76442" w:rsidRPr="00DF11F7" w:rsidRDefault="00E76442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>MODELO DE DECLARAÇÃO DE BENEFICIÁRIO DA LEI COMPLEMENTAR 123/2006</w:t>
      </w:r>
    </w:p>
    <w:p w14:paraId="4DBA5007" w14:textId="77777777" w:rsidR="00D41FF6" w:rsidRPr="00DF11F7" w:rsidRDefault="006757E1" w:rsidP="00DF11F7">
      <w:pPr>
        <w:widowControl w:val="0"/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(Modelo de declaração a ser apresentado</w:t>
      </w:r>
      <w:r w:rsidR="00322B58" w:rsidRPr="00DF11F7">
        <w:rPr>
          <w:rFonts w:cs="Arial"/>
          <w:szCs w:val="22"/>
        </w:rPr>
        <w:t xml:space="preserve"> nos termos </w:t>
      </w:r>
      <w:r w:rsidR="00422DEC" w:rsidRPr="00DF11F7">
        <w:rPr>
          <w:rFonts w:cs="Arial"/>
          <w:szCs w:val="22"/>
        </w:rPr>
        <w:t>do sub</w:t>
      </w:r>
      <w:r w:rsidR="003079A1" w:rsidRPr="00DF11F7">
        <w:rPr>
          <w:rFonts w:cs="Arial"/>
          <w:szCs w:val="22"/>
        </w:rPr>
        <w:t xml:space="preserve">item </w:t>
      </w:r>
      <w:r w:rsidR="00422DEC" w:rsidRPr="00DF11F7">
        <w:rPr>
          <w:rFonts w:cs="Arial"/>
          <w:szCs w:val="22"/>
        </w:rPr>
        <w:t>8.2</w:t>
      </w:r>
      <w:r w:rsidR="00E76442" w:rsidRPr="00DF11F7">
        <w:rPr>
          <w:rFonts w:cs="Arial"/>
          <w:szCs w:val="22"/>
        </w:rPr>
        <w:t>2</w:t>
      </w:r>
      <w:r w:rsidR="006A0C71" w:rsidRPr="00DF11F7">
        <w:rPr>
          <w:rFonts w:cs="Arial"/>
          <w:szCs w:val="22"/>
        </w:rPr>
        <w:t xml:space="preserve"> </w:t>
      </w:r>
      <w:r w:rsidR="00DF11F7">
        <w:rPr>
          <w:rFonts w:cs="Arial"/>
          <w:szCs w:val="22"/>
        </w:rPr>
        <w:t xml:space="preserve">“a” </w:t>
      </w:r>
      <w:r w:rsidR="00D41FF6" w:rsidRPr="00DF11F7">
        <w:rPr>
          <w:rFonts w:cs="Arial"/>
          <w:szCs w:val="22"/>
        </w:rPr>
        <w:t>do Edital</w:t>
      </w:r>
      <w:r w:rsidR="00545F89" w:rsidRPr="00DF11F7">
        <w:rPr>
          <w:rFonts w:cs="Arial"/>
          <w:szCs w:val="22"/>
        </w:rPr>
        <w:t xml:space="preserve">, </w:t>
      </w:r>
      <w:r w:rsidR="00545F89" w:rsidRPr="00DF11F7">
        <w:rPr>
          <w:rFonts w:cs="Arial"/>
          <w:szCs w:val="22"/>
          <w:u w:val="single"/>
        </w:rPr>
        <w:t>quando couber</w:t>
      </w:r>
      <w:r w:rsidR="00D41FF6" w:rsidRPr="00DF11F7">
        <w:rPr>
          <w:rFonts w:cs="Arial"/>
          <w:szCs w:val="22"/>
        </w:rPr>
        <w:t>)</w:t>
      </w:r>
    </w:p>
    <w:p w14:paraId="7F9CFE19" w14:textId="77777777" w:rsidR="004439DF" w:rsidRPr="00DF11F7" w:rsidRDefault="004439DF" w:rsidP="00DF11F7">
      <w:pPr>
        <w:spacing w:line="360" w:lineRule="auto"/>
        <w:rPr>
          <w:rFonts w:cs="Arial"/>
          <w:b/>
          <w:szCs w:val="22"/>
        </w:rPr>
      </w:pPr>
    </w:p>
    <w:p w14:paraId="44CCF1F4" w14:textId="77777777" w:rsidR="00A65600" w:rsidRPr="00DF11F7" w:rsidRDefault="00A65600" w:rsidP="00DF11F7">
      <w:pPr>
        <w:spacing w:line="360" w:lineRule="auto"/>
        <w:rPr>
          <w:rFonts w:cs="Arial"/>
          <w:b/>
          <w:szCs w:val="22"/>
        </w:rPr>
      </w:pPr>
    </w:p>
    <w:p w14:paraId="056AF4A3" w14:textId="36833FFA" w:rsidR="00E76442" w:rsidRPr="00DF11F7" w:rsidRDefault="00E76442" w:rsidP="00DF11F7">
      <w:pPr>
        <w:spacing w:line="360" w:lineRule="auto"/>
        <w:rPr>
          <w:rFonts w:cs="Arial"/>
          <w:b/>
          <w:szCs w:val="22"/>
        </w:rPr>
      </w:pPr>
      <w:r w:rsidRPr="0007661C">
        <w:rPr>
          <w:rFonts w:cs="Arial"/>
          <w:b/>
          <w:szCs w:val="22"/>
        </w:rPr>
        <w:t xml:space="preserve">PREGÃO ELETRÔNICO </w:t>
      </w:r>
      <w:r w:rsidRPr="00A94FFA">
        <w:rPr>
          <w:rFonts w:cs="Arial"/>
          <w:b/>
          <w:szCs w:val="22"/>
        </w:rPr>
        <w:t>Nº</w:t>
      </w:r>
      <w:r w:rsidR="003977D2" w:rsidRPr="00A94FFA">
        <w:rPr>
          <w:rFonts w:cs="Arial"/>
          <w:b/>
          <w:szCs w:val="22"/>
        </w:rPr>
        <w:t xml:space="preserve"> </w:t>
      </w:r>
      <w:r w:rsidR="00A94FFA" w:rsidRPr="00A94FFA">
        <w:rPr>
          <w:rFonts w:cs="Arial"/>
          <w:b/>
          <w:szCs w:val="22"/>
        </w:rPr>
        <w:t>15</w:t>
      </w:r>
      <w:r w:rsidR="009D41E6" w:rsidRPr="00A94FFA">
        <w:rPr>
          <w:rFonts w:cs="Arial"/>
          <w:b/>
          <w:szCs w:val="22"/>
        </w:rPr>
        <w:t>/202</w:t>
      </w:r>
      <w:r w:rsidR="00DF11F7" w:rsidRPr="00A94FFA">
        <w:rPr>
          <w:rFonts w:cs="Arial"/>
          <w:b/>
          <w:szCs w:val="22"/>
        </w:rPr>
        <w:t>6</w:t>
      </w:r>
      <w:r w:rsidR="009D41E6" w:rsidRPr="00DF11F7">
        <w:rPr>
          <w:rFonts w:cs="Arial"/>
          <w:b/>
          <w:szCs w:val="22"/>
        </w:rPr>
        <w:t xml:space="preserve"> </w:t>
      </w:r>
    </w:p>
    <w:p w14:paraId="7337C044" w14:textId="77777777" w:rsidR="009D41E6" w:rsidRPr="00DF11F7" w:rsidRDefault="009D41E6" w:rsidP="00DF11F7">
      <w:pPr>
        <w:spacing w:line="360" w:lineRule="auto"/>
        <w:rPr>
          <w:rFonts w:cs="Arial"/>
          <w:color w:val="008080"/>
          <w:szCs w:val="22"/>
        </w:rPr>
      </w:pPr>
    </w:p>
    <w:p w14:paraId="3CD7F39A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14:paraId="43A9415F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14:paraId="4F3DBEF7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14:paraId="0ED3E153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14:paraId="7177ED97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a) de cujo capital participe outra pessoa jurídica; </w:t>
      </w:r>
    </w:p>
    <w:p w14:paraId="20E29BCA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b) que seja filial, sucursal, agência ou representação, no País, de pessoa jurídica com sede no exterior; </w:t>
      </w:r>
    </w:p>
    <w:p w14:paraId="307F577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204A79B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642B6DDD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14:paraId="7122AD1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f) constituída sob a forma de cooperativas, salvo as de consumo;</w:t>
      </w:r>
    </w:p>
    <w:p w14:paraId="5A567A0F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g) que participe do capital de outra pessoa jurídica; </w:t>
      </w:r>
    </w:p>
    <w:p w14:paraId="4295684B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lastRenderedPageBreak/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14:paraId="78CECCB9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42" w:hanging="142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i) resultante ou remanescente de cisão ou qualquer outra forma de desmembramento de pessoa jurídica que tenha ocorrido em um dos 5 (cinco) anos-calendário anteriores; </w:t>
      </w:r>
    </w:p>
    <w:p w14:paraId="3090E05A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j) constituída sob a forma de sociedade por ações.</w:t>
      </w:r>
    </w:p>
    <w:p w14:paraId="40FB9C03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k) cujos titulares ou sócios guardem, cumulativamente, com o contratante do serviço, relação de pessoalidade, subordinação e habitualidade. </w:t>
      </w:r>
    </w:p>
    <w:p w14:paraId="0F9CE53A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</w:p>
    <w:p w14:paraId="11129626" w14:textId="77777777" w:rsidR="00E76442" w:rsidRPr="00DF11F7" w:rsidRDefault="00E76442" w:rsidP="00DF11F7">
      <w:pPr>
        <w:spacing w:after="120"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>Possuímos ciência da nossa obrigação de comunicar ao Município de Belo Horizonte quaisquer fatos supervenientes que alterem a situação de nossa empresa.</w:t>
      </w:r>
    </w:p>
    <w:p w14:paraId="1116EC80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377BA2EC" w14:textId="77777777"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</w:t>
      </w:r>
      <w:r w:rsidR="00643FD0" w:rsidRPr="00DF11F7">
        <w:rPr>
          <w:rFonts w:cs="Arial"/>
          <w:szCs w:val="22"/>
        </w:rPr>
        <w:t>___________</w:t>
      </w:r>
      <w:r w:rsidRPr="00DF11F7">
        <w:rPr>
          <w:rFonts w:cs="Arial"/>
          <w:szCs w:val="22"/>
        </w:rPr>
        <w:t>________, _</w:t>
      </w:r>
      <w:r w:rsidR="00643FD0" w:rsidRPr="00DF11F7">
        <w:rPr>
          <w:rFonts w:cs="Arial"/>
          <w:szCs w:val="22"/>
        </w:rPr>
        <w:t>____</w:t>
      </w:r>
      <w:r w:rsidRPr="00DF11F7">
        <w:rPr>
          <w:rFonts w:cs="Arial"/>
          <w:szCs w:val="22"/>
        </w:rPr>
        <w:t xml:space="preserve">_ de ________________ </w:t>
      </w:r>
      <w:proofErr w:type="spellStart"/>
      <w:r w:rsidRPr="00DF11F7">
        <w:rPr>
          <w:rFonts w:cs="Arial"/>
          <w:szCs w:val="22"/>
        </w:rPr>
        <w:t>de</w:t>
      </w:r>
      <w:proofErr w:type="spellEnd"/>
      <w:r w:rsidR="00DF11F7">
        <w:rPr>
          <w:rFonts w:cs="Arial"/>
          <w:szCs w:val="22"/>
        </w:rPr>
        <w:t xml:space="preserve"> 2026.</w:t>
      </w:r>
    </w:p>
    <w:p w14:paraId="1D2608F6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573274F2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45BD4EDE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0A876428" w14:textId="77777777"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___________________________________________________</w:t>
      </w:r>
    </w:p>
    <w:p w14:paraId="071A0D47" w14:textId="77777777" w:rsidR="00D41FF6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Assinatura do responsável legal da empresa licitante</w:t>
      </w:r>
    </w:p>
    <w:sectPr w:rsidR="00D41FF6" w:rsidRPr="00DF11F7" w:rsidSect="00272732">
      <w:headerReference w:type="default" r:id="rId7"/>
      <w:footerReference w:type="default" r:id="rId8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B36A8" w14:textId="77777777" w:rsidR="0062505D" w:rsidRDefault="0062505D">
      <w:r>
        <w:separator/>
      </w:r>
    </w:p>
  </w:endnote>
  <w:endnote w:type="continuationSeparator" w:id="0">
    <w:p w14:paraId="3E2A1F50" w14:textId="77777777"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23AE" w14:textId="2091B9C3" w:rsidR="00D41FF6" w:rsidRPr="00C307C2" w:rsidRDefault="00D41FF6">
    <w:pPr>
      <w:pStyle w:val="Rodap"/>
      <w:pBdr>
        <w:top w:val="single" w:sz="4" w:space="1" w:color="auto"/>
      </w:pBdr>
      <w:rPr>
        <w:rFonts w:ascii="Arial" w:hAnsi="Arial"/>
        <w:sz w:val="20"/>
      </w:rPr>
    </w:pPr>
    <w:r w:rsidRPr="00C307C2">
      <w:rPr>
        <w:rFonts w:ascii="Arial" w:hAnsi="Arial"/>
        <w:b/>
        <w:i/>
        <w:sz w:val="20"/>
      </w:rPr>
      <w:t>BHTRANS</w:t>
    </w:r>
    <w:r w:rsidR="00A94FFA">
      <w:rPr>
        <w:rFonts w:ascii="Arial" w:hAnsi="Arial"/>
        <w:b/>
        <w:i/>
        <w:sz w:val="20"/>
      </w:rPr>
      <w:t>/FMU</w:t>
    </w:r>
    <w:r w:rsidR="00934C78" w:rsidRPr="00C307C2">
      <w:rPr>
        <w:rFonts w:ascii="Arial" w:hAnsi="Arial"/>
        <w:sz w:val="20"/>
      </w:rPr>
      <w:t xml:space="preserve"> – </w:t>
    </w:r>
    <w:r w:rsidR="00934C78" w:rsidRPr="0007661C">
      <w:rPr>
        <w:rFonts w:ascii="Arial" w:hAnsi="Arial"/>
        <w:sz w:val="20"/>
      </w:rPr>
      <w:t>PE</w:t>
    </w:r>
    <w:r w:rsidRPr="0007661C">
      <w:rPr>
        <w:rFonts w:ascii="Arial" w:hAnsi="Arial"/>
        <w:sz w:val="20"/>
      </w:rPr>
      <w:t xml:space="preserve"> nº</w:t>
    </w:r>
    <w:r w:rsidR="009D41E6" w:rsidRPr="0007661C">
      <w:rPr>
        <w:rFonts w:ascii="Arial" w:hAnsi="Arial"/>
        <w:sz w:val="20"/>
      </w:rPr>
      <w:t xml:space="preserve"> </w:t>
    </w:r>
    <w:r w:rsidR="00A94FFA" w:rsidRPr="00A94FFA">
      <w:rPr>
        <w:rFonts w:ascii="Arial" w:hAnsi="Arial"/>
        <w:sz w:val="20"/>
      </w:rPr>
      <w:t>15</w:t>
    </w:r>
    <w:r w:rsidR="009D41E6" w:rsidRPr="00A94FFA">
      <w:rPr>
        <w:rFonts w:ascii="Arial" w:hAnsi="Arial"/>
        <w:sz w:val="20"/>
      </w:rPr>
      <w:t>/202</w:t>
    </w:r>
    <w:r w:rsidR="00DF11F7" w:rsidRPr="00A94FFA">
      <w:rPr>
        <w:rFonts w:ascii="Arial" w:hAnsi="Arial"/>
        <w:sz w:val="20"/>
      </w:rPr>
      <w:t>6</w:t>
    </w:r>
    <w:r w:rsidR="009D41E6" w:rsidRPr="0007661C">
      <w:rPr>
        <w:rFonts w:ascii="Arial" w:hAnsi="Arial"/>
        <w:sz w:val="20"/>
      </w:rPr>
      <w:t xml:space="preserve"> </w:t>
    </w:r>
    <w:r w:rsidRPr="0007661C">
      <w:rPr>
        <w:rFonts w:ascii="Arial" w:hAnsi="Arial"/>
        <w:sz w:val="20"/>
      </w:rPr>
      <w:t>–</w:t>
    </w:r>
    <w:r w:rsidRPr="00C307C2">
      <w:rPr>
        <w:rFonts w:ascii="Arial" w:hAnsi="Arial"/>
        <w:sz w:val="20"/>
      </w:rPr>
      <w:t xml:space="preserve">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Pr="00C307C2">
      <w:rPr>
        <w:rFonts w:ascii="Arial" w:hAnsi="Arial"/>
        <w:sz w:val="20"/>
      </w:rPr>
      <w:t>Modelo Decl</w:t>
    </w:r>
    <w:r w:rsidR="00C023DE" w:rsidRPr="00C307C2">
      <w:rPr>
        <w:rFonts w:ascii="Arial" w:hAnsi="Arial"/>
        <w:sz w:val="20"/>
      </w:rPr>
      <w:t xml:space="preserve">. </w:t>
    </w:r>
    <w:r w:rsidR="00775C1B" w:rsidRPr="00C307C2">
      <w:rPr>
        <w:rFonts w:ascii="Arial" w:hAnsi="Arial"/>
        <w:sz w:val="20"/>
      </w:rPr>
      <w:t xml:space="preserve">Beneficiário da Lei Complementar </w:t>
    </w:r>
    <w:r w:rsidRPr="00C307C2">
      <w:rPr>
        <w:rFonts w:ascii="Arial" w:hAnsi="Arial"/>
        <w:sz w:val="20"/>
      </w:rPr>
      <w:t xml:space="preserve">– </w:t>
    </w:r>
    <w:r w:rsidRPr="00C307C2">
      <w:rPr>
        <w:rFonts w:ascii="Arial" w:hAnsi="Arial"/>
        <w:snapToGrid w:val="0"/>
        <w:sz w:val="20"/>
      </w:rPr>
      <w:t xml:space="preserve">Página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C1FDB" w14:textId="77777777" w:rsidR="0062505D" w:rsidRDefault="0062505D">
      <w:r>
        <w:separator/>
      </w:r>
    </w:p>
  </w:footnote>
  <w:footnote w:type="continuationSeparator" w:id="0">
    <w:p w14:paraId="19F14D4F" w14:textId="77777777"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7456" w14:textId="77777777" w:rsidR="00DF11F7" w:rsidRDefault="00DF11F7" w:rsidP="00DF11F7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1" w:name="_Hlk209434284"/>
    <w:r>
      <w:rPr>
        <w:noProof/>
      </w:rPr>
      <w:drawing>
        <wp:anchor distT="0" distB="0" distL="114300" distR="114300" simplePos="0" relativeHeight="251659264" behindDoc="0" locked="0" layoutInCell="1" allowOverlap="1" wp14:anchorId="615D0EC2" wp14:editId="4A0C0A8F">
          <wp:simplePos x="0" y="0"/>
          <wp:positionH relativeFrom="margin">
            <wp:posOffset>-28575</wp:posOffset>
          </wp:positionH>
          <wp:positionV relativeFrom="margin">
            <wp:posOffset>-704850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209018229"/>
    <w:bookmarkStart w:id="3" w:name="_Hlk209018228"/>
    <w:r>
      <w:rPr>
        <w:rFonts w:ascii="Arial" w:hAnsi="Arial" w:cs="Arial"/>
        <w:b/>
        <w:sz w:val="18"/>
      </w:rPr>
      <w:t xml:space="preserve"> </w:t>
    </w:r>
    <w:bookmarkStart w:id="4" w:name="_Hlk208841214"/>
    <w:bookmarkStart w:id="5" w:name="_Hlk208841215"/>
    <w:r>
      <w:rPr>
        <w:rFonts w:ascii="Arial" w:hAnsi="Arial" w:cs="Arial"/>
        <w:b/>
        <w:sz w:val="18"/>
      </w:rPr>
      <w:t>EMPRESA DE TRANSPORTES E TRÂNSITO</w:t>
    </w:r>
  </w:p>
  <w:p w14:paraId="40F6F41D" w14:textId="77777777" w:rsidR="00DF11F7" w:rsidRDefault="00DF11F7" w:rsidP="00DF11F7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2"/>
    <w:bookmarkEnd w:id="3"/>
    <w:bookmarkEnd w:id="4"/>
    <w:bookmarkEnd w:id="5"/>
  </w:p>
  <w:bookmarkEnd w:id="1"/>
  <w:p w14:paraId="5CFFD373" w14:textId="77777777" w:rsidR="00D41FF6" w:rsidRDefault="00D41FF6">
    <w:pPr>
      <w:pStyle w:val="Cabealho"/>
      <w:ind w:right="-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661C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4A22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22DEC"/>
    <w:rsid w:val="0043520C"/>
    <w:rsid w:val="00442031"/>
    <w:rsid w:val="004439DF"/>
    <w:rsid w:val="00472CAA"/>
    <w:rsid w:val="00472CEC"/>
    <w:rsid w:val="004745FB"/>
    <w:rsid w:val="004815A6"/>
    <w:rsid w:val="004B38B4"/>
    <w:rsid w:val="004B6934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3FD0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5C1B"/>
    <w:rsid w:val="007B4630"/>
    <w:rsid w:val="007B5984"/>
    <w:rsid w:val="007B5E42"/>
    <w:rsid w:val="007C4995"/>
    <w:rsid w:val="007C708A"/>
    <w:rsid w:val="007D4856"/>
    <w:rsid w:val="007D6346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94FFA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023DE"/>
    <w:rsid w:val="00C27FCF"/>
    <w:rsid w:val="00C307C2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A764F"/>
    <w:rsid w:val="00DC4260"/>
    <w:rsid w:val="00DE1F51"/>
    <w:rsid w:val="00DE7E9F"/>
    <w:rsid w:val="00DF11F7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120A3"/>
    <w:rsid w:val="00F275F6"/>
    <w:rsid w:val="00F360D8"/>
    <w:rsid w:val="00F3687C"/>
    <w:rsid w:val="00F43A01"/>
    <w:rsid w:val="00F4541E"/>
    <w:rsid w:val="00F51E37"/>
    <w:rsid w:val="00F60E05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03DFAAAC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semiHidden/>
    <w:rsid w:val="00DF11F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37</TotalTime>
  <Pages>2</Pages>
  <Words>453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24</cp:revision>
  <cp:lastPrinted>2023-11-27T16:39:00Z</cp:lastPrinted>
  <dcterms:created xsi:type="dcterms:W3CDTF">2024-02-21T12:13:00Z</dcterms:created>
  <dcterms:modified xsi:type="dcterms:W3CDTF">2026-06-30T19:33:00Z</dcterms:modified>
</cp:coreProperties>
</file>